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CEA" w:rsidRDefault="00577CEA" w:rsidP="00D457FD">
      <w:pPr>
        <w:rPr>
          <w:noProof/>
        </w:rPr>
      </w:pPr>
      <w:r w:rsidRPr="003F5488">
        <w:rPr>
          <w:noProof/>
        </w:rPr>
        <w:drawing>
          <wp:inline distT="0" distB="0" distL="0" distR="0" wp14:anchorId="425C34F7" wp14:editId="6668C0E5">
            <wp:extent cx="6120130" cy="1879505"/>
            <wp:effectExtent l="0" t="0" r="0" b="6985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7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7CEA" w:rsidRDefault="00577CEA" w:rsidP="00D457FD">
      <w:pPr>
        <w:rPr>
          <w:noProof/>
        </w:rPr>
      </w:pPr>
    </w:p>
    <w:p w:rsidR="00577CEA" w:rsidRPr="00577CEA" w:rsidRDefault="00577CEA" w:rsidP="00D457FD">
      <w:pPr>
        <w:rPr>
          <w:rFonts w:ascii="Twinkl Cursive Looped Thin" w:hAnsi="Twinkl Cursive Looped Thin"/>
          <w:noProof/>
          <w:sz w:val="28"/>
        </w:rPr>
      </w:pPr>
      <w:r w:rsidRPr="00577CEA">
        <w:rPr>
          <w:rFonts w:ascii="Twinkl Cursive Looped Thin" w:hAnsi="Twinkl Cursive Looped Thin"/>
          <w:noProof/>
          <w:sz w:val="28"/>
        </w:rPr>
        <w:t>Blue rectangle = 16cm</w:t>
      </w:r>
    </w:p>
    <w:p w:rsidR="00577CEA" w:rsidRPr="00577CEA" w:rsidRDefault="00577CEA" w:rsidP="00D457FD">
      <w:pPr>
        <w:rPr>
          <w:rFonts w:ascii="Twinkl Cursive Looped Thin" w:hAnsi="Twinkl Cursive Looped Thin"/>
          <w:noProof/>
          <w:sz w:val="28"/>
        </w:rPr>
      </w:pPr>
      <w:r w:rsidRPr="00577CEA">
        <w:rPr>
          <w:rFonts w:ascii="Twinkl Cursive Looped Thin" w:hAnsi="Twinkl Cursive Looped Thin"/>
          <w:noProof/>
          <w:sz w:val="28"/>
        </w:rPr>
        <w:t>Green square = 16cm</w:t>
      </w:r>
    </w:p>
    <w:p w:rsidR="00577CEA" w:rsidRPr="00577CEA" w:rsidRDefault="00577CEA" w:rsidP="00D457FD">
      <w:pPr>
        <w:rPr>
          <w:rFonts w:ascii="Twinkl Cursive Looped Thin" w:hAnsi="Twinkl Cursive Looped Thin"/>
          <w:noProof/>
          <w:sz w:val="28"/>
        </w:rPr>
      </w:pPr>
      <w:r w:rsidRPr="00577CEA">
        <w:rPr>
          <w:rFonts w:ascii="Twinkl Cursive Looped Thin" w:hAnsi="Twinkl Cursive Looped Thin"/>
          <w:noProof/>
          <w:sz w:val="28"/>
        </w:rPr>
        <w:t>Orange square = 12cm</w:t>
      </w:r>
    </w:p>
    <w:p w:rsidR="00577CEA" w:rsidRDefault="00577CEA" w:rsidP="00D457FD">
      <w:pPr>
        <w:rPr>
          <w:noProof/>
        </w:rPr>
      </w:pPr>
    </w:p>
    <w:p w:rsidR="002E59FB" w:rsidRDefault="00BD60A3" w:rsidP="00D457FD">
      <w:pPr>
        <w:rPr>
          <w:noProof/>
        </w:rPr>
      </w:pPr>
      <w:r w:rsidRPr="003F5488">
        <w:rPr>
          <w:noProof/>
        </w:rPr>
        <w:drawing>
          <wp:inline distT="0" distB="0" distL="0" distR="0">
            <wp:extent cx="3416061" cy="3295921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865" cy="3316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7CEA">
        <w:rPr>
          <w:noProof/>
        </w:rPr>
        <w:t xml:space="preserve">    </w:t>
      </w:r>
      <w:r w:rsidR="00577CEA">
        <w:rPr>
          <w:noProof/>
        </w:rPr>
        <w:drawing>
          <wp:inline distT="0" distB="0" distL="0" distR="0" wp14:anchorId="5754A4CE" wp14:editId="65434FE5">
            <wp:extent cx="2493034" cy="2927867"/>
            <wp:effectExtent l="0" t="0" r="254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2845" cy="2939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33F4" w:rsidRDefault="008B33F4" w:rsidP="00D457FD">
      <w:pPr>
        <w:rPr>
          <w:rFonts w:ascii="Twinkl Cursive Looped Thin" w:hAnsi="Twinkl Cursive Looped Thin"/>
          <w:noProof/>
          <w:sz w:val="28"/>
        </w:rPr>
      </w:pPr>
      <w:bookmarkStart w:id="0" w:name="_GoBack"/>
      <w:bookmarkEnd w:id="0"/>
    </w:p>
    <w:p w:rsidR="008B33F4" w:rsidRPr="00BD60A3" w:rsidRDefault="008B33F4" w:rsidP="00D457FD">
      <w:pPr>
        <w:rPr>
          <w:rFonts w:ascii="Twinkl Cursive Looped Thin" w:hAnsi="Twinkl Cursive Looped Thin" w:cs="Arial"/>
          <w:sz w:val="28"/>
        </w:rPr>
      </w:pPr>
      <w:r>
        <w:rPr>
          <w:noProof/>
        </w:rPr>
        <w:drawing>
          <wp:inline distT="0" distB="0" distL="0" distR="0" wp14:anchorId="29631FF0" wp14:editId="6E3D26FB">
            <wp:extent cx="2087593" cy="2822662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4017" cy="2858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7CEA">
        <w:rPr>
          <w:rFonts w:ascii="Twinkl Cursive Looped Thin" w:hAnsi="Twinkl Cursive Looped Thin" w:cs="Arial"/>
          <w:sz w:val="28"/>
        </w:rPr>
        <w:t xml:space="preserve"> </w:t>
      </w:r>
      <w:r w:rsidR="00577CEA">
        <w:rPr>
          <w:noProof/>
        </w:rPr>
        <w:drawing>
          <wp:inline distT="0" distB="0" distL="0" distR="0" wp14:anchorId="2143AFCE" wp14:editId="1440E64B">
            <wp:extent cx="863314" cy="2775348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3314" cy="277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33F4" w:rsidRPr="00BD60A3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0A3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441DF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77CEA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33F4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D60A3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DD3703"/>
  <w15:chartTrackingRefBased/>
  <w15:docId w15:val="{95CC911D-F17D-43DE-BA15-28FE53B6D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5</TotalTime>
  <Pages>1</Pages>
  <Words>12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2021-01-06T17:16:00Z</dcterms:created>
  <dcterms:modified xsi:type="dcterms:W3CDTF">2021-01-06T17:21:00Z</dcterms:modified>
</cp:coreProperties>
</file>